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19853" w14:textId="74B5953C" w:rsid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KYNGDON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52B061F" w14:textId="3EDC7885" w:rsid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2B086673" w14:textId="7C4F2556" w:rsid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8531A" w14:textId="6E78AD7C" w:rsid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A47239" w14:textId="55B23DC0" w:rsid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Nov.1478</w:t>
      </w:r>
      <w:r>
        <w:rPr>
          <w:rFonts w:ascii="Times New Roman" w:hAnsi="Times New Roman" w:cs="Times New Roman"/>
          <w:sz w:val="24"/>
          <w:szCs w:val="24"/>
        </w:rPr>
        <w:tab/>
      </w:r>
      <w:r w:rsidR="00BD3838">
        <w:rPr>
          <w:rFonts w:ascii="Times New Roman" w:hAnsi="Times New Roman" w:cs="Times New Roman"/>
          <w:sz w:val="24"/>
          <w:szCs w:val="24"/>
        </w:rPr>
        <w:t xml:space="preserve">He was granted </w:t>
      </w:r>
      <w:r w:rsidR="00794E1B">
        <w:rPr>
          <w:rFonts w:ascii="Times New Roman" w:hAnsi="Times New Roman" w:cs="Times New Roman"/>
          <w:sz w:val="24"/>
          <w:szCs w:val="24"/>
        </w:rPr>
        <w:t>the fishery and conservancy of the water of Exe.</w:t>
      </w:r>
    </w:p>
    <w:p w14:paraId="31F7BF39" w14:textId="0DFD6334" w:rsid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1476-86 p.130)</w:t>
      </w:r>
    </w:p>
    <w:p w14:paraId="4CD37A9C" w14:textId="68139FC4" w:rsid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E50E06" w14:textId="1557E4A2" w:rsid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AD645" w14:textId="31307BA8" w:rsid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2021</w:t>
      </w:r>
    </w:p>
    <w:p w14:paraId="080CA987" w14:textId="68D061FA" w:rsid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BAE08" w14:textId="77777777" w:rsidR="00794E1B" w:rsidRPr="00794E1B" w:rsidRDefault="00794E1B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F45F5" w14:textId="2DC3C42B" w:rsidR="00654A14" w:rsidRPr="00654A14" w:rsidRDefault="00654A14" w:rsidP="00654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5021A" w14:textId="68BBBCC6" w:rsidR="00654A14" w:rsidRPr="00654A14" w:rsidRDefault="00654A1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54A14" w:rsidRPr="00654A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4CC09" w14:textId="77777777" w:rsidR="00794E1B" w:rsidRDefault="00794E1B" w:rsidP="009139A6">
      <w:r>
        <w:separator/>
      </w:r>
    </w:p>
  </w:endnote>
  <w:endnote w:type="continuationSeparator" w:id="0">
    <w:p w14:paraId="0E64F832" w14:textId="77777777" w:rsidR="00794E1B" w:rsidRDefault="00794E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9ABC4" w14:textId="77777777" w:rsidR="00794E1B" w:rsidRDefault="00794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45170" w14:textId="77777777" w:rsidR="00794E1B" w:rsidRPr="009139A6" w:rsidRDefault="00794E1B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4F5FF" w14:textId="77777777" w:rsidR="00794E1B" w:rsidRDefault="00794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7EF62" w14:textId="77777777" w:rsidR="00794E1B" w:rsidRDefault="00794E1B" w:rsidP="009139A6">
      <w:r>
        <w:separator/>
      </w:r>
    </w:p>
  </w:footnote>
  <w:footnote w:type="continuationSeparator" w:id="0">
    <w:p w14:paraId="1632436E" w14:textId="77777777" w:rsidR="00794E1B" w:rsidRDefault="00794E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AFE34" w14:textId="77777777" w:rsidR="00794E1B" w:rsidRDefault="00794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6AF2F" w14:textId="77777777" w:rsidR="00794E1B" w:rsidRDefault="00794E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6B285" w14:textId="77777777" w:rsidR="00794E1B" w:rsidRDefault="00794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8F"/>
    <w:rsid w:val="000666E0"/>
    <w:rsid w:val="0008508F"/>
    <w:rsid w:val="002510B7"/>
    <w:rsid w:val="005C130B"/>
    <w:rsid w:val="00650210"/>
    <w:rsid w:val="00654A14"/>
    <w:rsid w:val="00794E1B"/>
    <w:rsid w:val="00826F5C"/>
    <w:rsid w:val="009139A6"/>
    <w:rsid w:val="009448BB"/>
    <w:rsid w:val="00A3176C"/>
    <w:rsid w:val="00BA00AB"/>
    <w:rsid w:val="00BD3838"/>
    <w:rsid w:val="00C8668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7524E"/>
  <w15:chartTrackingRefBased/>
  <w15:docId w15:val="{ADE20FED-611F-40C2-AEBE-9EBBEBCE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2021-04-07T11:08:00Z</dcterms:created>
  <dcterms:modified xsi:type="dcterms:W3CDTF">2021-04-07T12:58:00Z</dcterms:modified>
</cp:coreProperties>
</file>